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C1899" w14:textId="77777777" w:rsidR="00F021D1" w:rsidRDefault="00F021D1" w:rsidP="00F021D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PAKE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7F58644B" w14:textId="77777777" w:rsidR="00F021D1" w:rsidRDefault="00F021D1" w:rsidP="00F021D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of </w:t>
      </w:r>
      <w:proofErr w:type="spellStart"/>
      <w:r>
        <w:rPr>
          <w:rFonts w:eastAsia="Times New Roman" w:cs="Times New Roman"/>
          <w:szCs w:val="24"/>
        </w:rPr>
        <w:t>Cripplegate</w:t>
      </w:r>
      <w:proofErr w:type="spellEnd"/>
      <w:r>
        <w:rPr>
          <w:rFonts w:eastAsia="Times New Roman" w:cs="Times New Roman"/>
          <w:szCs w:val="24"/>
        </w:rPr>
        <w:t xml:space="preserve"> Without Ward, London.</w:t>
      </w:r>
    </w:p>
    <w:p w14:paraId="7D0C92B8" w14:textId="77777777" w:rsidR="00F021D1" w:rsidRDefault="00F021D1" w:rsidP="00F021D1">
      <w:pPr>
        <w:pStyle w:val="NoSpacing"/>
        <w:rPr>
          <w:rFonts w:eastAsia="Times New Roman" w:cs="Times New Roman"/>
          <w:szCs w:val="24"/>
        </w:rPr>
      </w:pPr>
    </w:p>
    <w:p w14:paraId="66659840" w14:textId="77777777" w:rsidR="00F021D1" w:rsidRDefault="00F021D1" w:rsidP="00F021D1">
      <w:pPr>
        <w:pStyle w:val="NoSpacing"/>
        <w:rPr>
          <w:rFonts w:eastAsia="Times New Roman" w:cs="Times New Roman"/>
          <w:szCs w:val="24"/>
        </w:rPr>
      </w:pPr>
    </w:p>
    <w:p w14:paraId="628EAF62" w14:textId="77777777" w:rsidR="00F021D1" w:rsidRDefault="00F021D1" w:rsidP="00F021D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  <w:t>He was elected a Constable.</w:t>
      </w:r>
    </w:p>
    <w:p w14:paraId="16EB1E2B" w14:textId="77777777" w:rsidR="00F021D1" w:rsidRDefault="00F021D1" w:rsidP="00F021D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54F109BF" w14:textId="77777777" w:rsidR="00F021D1" w:rsidRDefault="00F021D1" w:rsidP="00F021D1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p.550)</w:t>
      </w:r>
    </w:p>
    <w:p w14:paraId="3E0FD215" w14:textId="77777777" w:rsidR="00F021D1" w:rsidRDefault="00F021D1" w:rsidP="00F021D1">
      <w:pPr>
        <w:pStyle w:val="NoSpacing"/>
        <w:rPr>
          <w:rFonts w:eastAsia="Times New Roman" w:cs="Times New Roman"/>
          <w:szCs w:val="24"/>
        </w:rPr>
      </w:pPr>
    </w:p>
    <w:p w14:paraId="7FFB4678" w14:textId="77777777" w:rsidR="00F021D1" w:rsidRDefault="00F021D1" w:rsidP="00F021D1">
      <w:pPr>
        <w:pStyle w:val="NoSpacing"/>
        <w:rPr>
          <w:rFonts w:eastAsia="Times New Roman" w:cs="Times New Roman"/>
          <w:szCs w:val="24"/>
        </w:rPr>
      </w:pPr>
    </w:p>
    <w:p w14:paraId="65CB5770" w14:textId="77777777" w:rsidR="00F021D1" w:rsidRDefault="00F021D1" w:rsidP="00F021D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10 November 2023</w:t>
      </w:r>
    </w:p>
    <w:p w14:paraId="6861486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77351" w14:textId="77777777" w:rsidR="00F021D1" w:rsidRDefault="00F021D1" w:rsidP="009139A6">
      <w:r>
        <w:separator/>
      </w:r>
    </w:p>
  </w:endnote>
  <w:endnote w:type="continuationSeparator" w:id="0">
    <w:p w14:paraId="5933559A" w14:textId="77777777" w:rsidR="00F021D1" w:rsidRDefault="00F021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175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3A0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CD2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3F4D4" w14:textId="77777777" w:rsidR="00F021D1" w:rsidRDefault="00F021D1" w:rsidP="009139A6">
      <w:r>
        <w:separator/>
      </w:r>
    </w:p>
  </w:footnote>
  <w:footnote w:type="continuationSeparator" w:id="0">
    <w:p w14:paraId="40828BD9" w14:textId="77777777" w:rsidR="00F021D1" w:rsidRDefault="00F021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B2E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5D1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011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1D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021D1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EDA50"/>
  <w15:chartTrackingRefBased/>
  <w15:docId w15:val="{D4E523DD-2822-4421-9231-B834142C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2023-11-10T20:48:00Z</dcterms:created>
  <dcterms:modified xsi:type="dcterms:W3CDTF">2023-11-10T20:48:00Z</dcterms:modified>
</cp:coreProperties>
</file>